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AF69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MARVYLE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fl.1480)</w:t>
      </w:r>
    </w:p>
    <w:p w14:paraId="6C1B3738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Cranborne, Dorset. Brasier.</w:t>
      </w:r>
    </w:p>
    <w:p w14:paraId="6B2244B8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</w:p>
    <w:p w14:paraId="1CB33DE8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</w:p>
    <w:p w14:paraId="235AB8E3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1480</w:t>
      </w:r>
      <w:r>
        <w:rPr>
          <w:rFonts w:cs="Times New Roman"/>
          <w:szCs w:val="24"/>
          <w:lang w:val="en-GB"/>
        </w:rPr>
        <w:tab/>
        <w:t>Henry Wotton(q.v.) and his wife, Joan(q.v.), as the executors of John</w:t>
      </w:r>
    </w:p>
    <w:p w14:paraId="6A739A81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Gardyner</w:t>
      </w:r>
      <w:proofErr w:type="spellEnd"/>
      <w:r>
        <w:rPr>
          <w:rFonts w:cs="Times New Roman"/>
          <w:szCs w:val="24"/>
          <w:lang w:val="en-GB"/>
        </w:rPr>
        <w:t xml:space="preserve">(q.v.), brought a plaint of debt against him, Giles </w:t>
      </w:r>
      <w:proofErr w:type="spellStart"/>
      <w:r>
        <w:rPr>
          <w:rFonts w:cs="Times New Roman"/>
          <w:szCs w:val="24"/>
          <w:lang w:val="en-GB"/>
        </w:rPr>
        <w:t>Wylet</w:t>
      </w:r>
      <w:proofErr w:type="spellEnd"/>
      <w:r>
        <w:rPr>
          <w:rFonts w:cs="Times New Roman"/>
          <w:szCs w:val="24"/>
          <w:lang w:val="en-GB"/>
        </w:rPr>
        <w:t xml:space="preserve"> of</w:t>
      </w:r>
    </w:p>
    <w:p w14:paraId="6FFB2FFC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Salisbury(q.v.) and John Yonge of Wilton(q.v.).</w:t>
      </w:r>
    </w:p>
    <w:p w14:paraId="126CD0AF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26EB7">
          <w:rPr>
            <w:rStyle w:val="Hyperlink"/>
            <w:rFonts w:cs="Times New Roman"/>
            <w:szCs w:val="24"/>
            <w:lang w:val="en-GB"/>
          </w:rPr>
          <w:t>https://waalt.uh.edu/index.php/CP40/871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38E800B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</w:p>
    <w:p w14:paraId="3CD32839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</w:p>
    <w:p w14:paraId="0BBAE0DC" w14:textId="77777777" w:rsidR="008B6F07" w:rsidRDefault="008B6F07" w:rsidP="008B6F0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28 January 2024</w:t>
      </w:r>
    </w:p>
    <w:p w14:paraId="6CF26D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A1361" w14:textId="77777777" w:rsidR="008B6F07" w:rsidRDefault="008B6F07" w:rsidP="009139A6">
      <w:r>
        <w:separator/>
      </w:r>
    </w:p>
  </w:endnote>
  <w:endnote w:type="continuationSeparator" w:id="0">
    <w:p w14:paraId="4B5E6657" w14:textId="77777777" w:rsidR="008B6F07" w:rsidRDefault="008B6F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A2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939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8BF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8707" w14:textId="77777777" w:rsidR="008B6F07" w:rsidRDefault="008B6F07" w:rsidP="009139A6">
      <w:r>
        <w:separator/>
      </w:r>
    </w:p>
  </w:footnote>
  <w:footnote w:type="continuationSeparator" w:id="0">
    <w:p w14:paraId="1C04BF5D" w14:textId="77777777" w:rsidR="008B6F07" w:rsidRDefault="008B6F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4B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FD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8A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07"/>
    <w:rsid w:val="000666E0"/>
    <w:rsid w:val="002510B7"/>
    <w:rsid w:val="005C130B"/>
    <w:rsid w:val="00826F5C"/>
    <w:rsid w:val="008B6F0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106CE"/>
  <w15:chartTrackingRefBased/>
  <w15:docId w15:val="{249AA98C-CC43-4B8A-8536-1DBB4BE3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B6F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2024-01-29T11:24:00Z</dcterms:created>
  <dcterms:modified xsi:type="dcterms:W3CDTF">2024-01-29T11:25:00Z</dcterms:modified>
</cp:coreProperties>
</file>